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e86949d" w14:textId="e86949d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BA6845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A6845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A68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684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6845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684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684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21791-4ECC-4CA9-A7D5-520B9E9EAFF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Božica Juriša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